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6"/>
        <w:gridCol w:w="5819"/>
        <w:gridCol w:w="2465"/>
        <w:gridCol w:w="2290"/>
        <w:gridCol w:w="1753"/>
      </w:tblGrid>
      <w:tr w:rsidR="00B96FC8" w:rsidRPr="003D5C40">
        <w:trPr>
          <w:cantSplit/>
          <w:trHeight w:val="1355"/>
        </w:trPr>
        <w:tc>
          <w:tcPr>
            <w:tcW w:w="149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1.  TEMA</w:t>
            </w:r>
          </w:p>
        </w:tc>
        <w:tc>
          <w:tcPr>
            <w:tcW w:w="152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903"/>
        </w:trPr>
        <w:tc>
          <w:tcPr>
            <w:tcW w:w="149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BİREY VE TOPLUM</w:t>
            </w:r>
          </w:p>
        </w:tc>
        <w:tc>
          <w:tcPr>
            <w:tcW w:w="152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EYLÜL </w:t>
            </w:r>
          </w:p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3D5C40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18 EYLÜL </w:t>
            </w: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-</w:t>
            </w:r>
            <w:r w:rsidRPr="003D5C40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22 EYLÜL    (1. Hafta)</w:t>
            </w:r>
          </w:p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596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10, 11, 18</w:t>
            </w:r>
          </w:p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Tema Metinleri</w:t>
            </w:r>
          </w:p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*Kırlangıcın Dostluğu</w:t>
            </w: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(Öyküleyici)</w:t>
            </w: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54068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*Anne(Şiir)</w:t>
            </w:r>
          </w:p>
        </w:tc>
        <w:tc>
          <w:tcPr>
            <w:tcW w:w="734" w:type="pct"/>
            <w:vMerge w:val="restart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formları,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3" w:type="pct"/>
            <w:vMerge w:val="restar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  <w:textDirection w:val="btL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extDirection w:val="btL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3, 8, 11</w:t>
            </w:r>
          </w:p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7, 9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  <w:textDirection w:val="btLr"/>
            <w:vAlign w:val="cente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extDirection w:val="btL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1,2, 3, 10, 11, 14, 21, 25</w:t>
            </w:r>
          </w:p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1,2</w:t>
            </w:r>
          </w:p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1, 4</w:t>
            </w:r>
          </w:p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3, 5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  <w:textDirection w:val="btL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extDirection w:val="btL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4, 8, 12, 13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  <w:textDirection w:val="btLr"/>
            <w:vAlign w:val="cente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extDirection w:val="btLr"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12" w:space="0" w:color="auto"/>
            </w:tcBorders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</w:tcPr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12</w:t>
            </w:r>
          </w:p>
          <w:p w:rsidR="00B96FC8" w:rsidRPr="003D5C40" w:rsidRDefault="00B96FC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EYLÜL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3D5C40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25 EYLÜL </w:t>
            </w: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–</w:t>
            </w:r>
            <w:r w:rsidRPr="003D5C40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29 EYLÜL    (2. Hafta)</w:t>
            </w:r>
          </w:p>
        </w:tc>
        <w:tc>
          <w:tcPr>
            <w:tcW w:w="596" w:type="pct"/>
            <w:tcBorders>
              <w:top w:val="single" w:sz="12" w:space="0" w:color="auto"/>
            </w:tcBorders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</w:tcPr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9, 27</w:t>
            </w:r>
          </w:p>
          <w:p w:rsidR="00B96FC8" w:rsidRPr="003D5C40" w:rsidRDefault="00B96FC8" w:rsidP="00B243E1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512F74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8, 14, 16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1, 2, 3, 4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512F74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512F74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512F74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4, 6, 8, 20, 21, 24, 25, 33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1,2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</w:t>
            </w:r>
          </w:p>
          <w:p w:rsidR="00B96FC8" w:rsidRPr="003D5C40" w:rsidRDefault="00B96FC8" w:rsidP="00CC76C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2, 5, 6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0F505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0F505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4, 5, 8, 9, 10, 12, 13, 14</w:t>
            </w:r>
          </w:p>
          <w:p w:rsidR="00B96FC8" w:rsidRPr="003D5C40" w:rsidRDefault="00B96FC8" w:rsidP="000F505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7"/>
        </w:trPr>
        <w:tc>
          <w:tcPr>
            <w:tcW w:w="149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4D584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4D584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4D584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1, 3, 10</w:t>
            </w:r>
          </w:p>
          <w:p w:rsidR="00B96FC8" w:rsidRPr="003D5C40" w:rsidRDefault="00B96FC8" w:rsidP="004D584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2, 5</w:t>
            </w:r>
          </w:p>
        </w:tc>
        <w:tc>
          <w:tcPr>
            <w:tcW w:w="790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8E051F">
      <w:pPr>
        <w:jc w:val="center"/>
        <w:rPr>
          <w:rFonts w:ascii="Cambria" w:hAnsi="Cambria" w:cs="Cambria"/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8"/>
        <w:gridCol w:w="5819"/>
        <w:gridCol w:w="2465"/>
        <w:gridCol w:w="2290"/>
        <w:gridCol w:w="1751"/>
      </w:tblGrid>
      <w:tr w:rsidR="00B96FC8" w:rsidRPr="003D5C40">
        <w:trPr>
          <w:cantSplit/>
          <w:trHeight w:val="1194"/>
        </w:trPr>
        <w:tc>
          <w:tcPr>
            <w:tcW w:w="150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1. TEMA</w:t>
            </w:r>
          </w:p>
        </w:tc>
        <w:tc>
          <w:tcPr>
            <w:tcW w:w="152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797"/>
        </w:trPr>
        <w:tc>
          <w:tcPr>
            <w:tcW w:w="150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BİREY VE TOPLUM</w:t>
            </w:r>
          </w:p>
        </w:tc>
        <w:tc>
          <w:tcPr>
            <w:tcW w:w="152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2-6 EKİM (3. Hafta)</w:t>
            </w:r>
          </w:p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4, 14, 20, 25, 30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*Şakacı Fil</w:t>
            </w: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(Öyküleyici)</w:t>
            </w: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*Trafik Kuralları</w:t>
            </w: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(Bilgilendirici)</w:t>
            </w:r>
          </w:p>
          <w:p w:rsidR="00B96FC8" w:rsidRPr="003D5C40" w:rsidRDefault="00B96FC8" w:rsidP="00B6185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formları,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0C08EA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3" w:type="pct"/>
            <w:vMerge w:val="restart"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6, 15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9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1,2, 3, 15, 21, 24, 25, 27, 31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1, 4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4, 5, 7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1,2, 5, 6, 8, 9, 11, 12, 20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8, 13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  <w:tcBorders>
              <w:bottom w:val="single" w:sz="12" w:space="0" w:color="auto"/>
            </w:tcBorders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12" w:space="0" w:color="auto"/>
            </w:tcBorders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  <w:tcBorders>
              <w:bottom w:val="single" w:sz="12" w:space="0" w:color="auto"/>
            </w:tcBorders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1, 4, 7, 10, 12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4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tcBorders>
              <w:top w:val="single" w:sz="12" w:space="0" w:color="auto"/>
            </w:tcBorders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9-13  EKİM  (4. Hafta)</w:t>
            </w:r>
          </w:p>
        </w:tc>
        <w:tc>
          <w:tcPr>
            <w:tcW w:w="596" w:type="pct"/>
            <w:tcBorders>
              <w:top w:val="single" w:sz="12" w:space="0" w:color="auto"/>
            </w:tcBorders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  <w:tcBorders>
              <w:top w:val="single" w:sz="12" w:space="0" w:color="auto"/>
            </w:tcBorders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Dinlediğini anlama: 1, 4 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1, 4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5, 6, 8, 9, 13, 17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3, 8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13, 21, 25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11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983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4, 5, 14, 16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5, 6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963"/>
        </w:trPr>
        <w:tc>
          <w:tcPr>
            <w:tcW w:w="15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10, 12</w:t>
            </w:r>
          </w:p>
          <w:p w:rsidR="00B96FC8" w:rsidRPr="003D5C40" w:rsidRDefault="00B96FC8" w:rsidP="008E051F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2, 5</w:t>
            </w:r>
          </w:p>
        </w:tc>
        <w:tc>
          <w:tcPr>
            <w:tcW w:w="790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8E051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1194"/>
        </w:trPr>
        <w:tc>
          <w:tcPr>
            <w:tcW w:w="150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2. TEMA</w:t>
            </w:r>
          </w:p>
        </w:tc>
        <w:tc>
          <w:tcPr>
            <w:tcW w:w="152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3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797"/>
        </w:trPr>
        <w:tc>
          <w:tcPr>
            <w:tcW w:w="150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 TATÜRK--------------------------------------BİREY VE TOPLUM</w:t>
            </w:r>
          </w:p>
        </w:tc>
        <w:tc>
          <w:tcPr>
            <w:tcW w:w="152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16-20  EKİM  (5. Hafta)</w:t>
            </w: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4, 6, 8, 11, 12, 13, 20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2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2"/>
                <w:szCs w:val="22"/>
              </w:rPr>
              <w:t>*Serbest Okuma Metinleri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2"/>
                <w:szCs w:val="22"/>
              </w:rPr>
              <w:t>ATATÜRKÇÜLÜK KONULARI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Atatürk’ün Kişilik Özellikleri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5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Atatürk ve Milli Mücadele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14 , 15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Atatürk’ün Kişilik Özellikleri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2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*Atatürk’ün Yaşam Öyküsü(Bilgilendirici)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formları,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934045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3" w:type="pct"/>
            <w:vMerge w:val="restar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6, 7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7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1,2, 5, 6, 11, 15, 16, 21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2, 4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3, 4, 5, 10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1,2, 5, 6, 11, 13, 18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4, 6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okuma: 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2, 4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23-27  EKİM  (6. Hafta)</w:t>
            </w: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Dinlediğini anlama: 8, 12, 18, 22 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14, 19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8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9, 10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5, 8, 17, 19, 31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1, 2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5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5, 6, 7, 9, 13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1, 4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5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2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7, 12</w:t>
            </w:r>
          </w:p>
          <w:p w:rsidR="00B96FC8" w:rsidRPr="003D5C40" w:rsidRDefault="00B96FC8" w:rsidP="00E12F0B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2, 4</w:t>
            </w:r>
          </w:p>
        </w:tc>
        <w:tc>
          <w:tcPr>
            <w:tcW w:w="790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3" w:type="pct"/>
            <w:vMerge/>
          </w:tcPr>
          <w:p w:rsidR="00B96FC8" w:rsidRPr="003D5C40" w:rsidRDefault="00B96FC8" w:rsidP="00E12F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"/>
        <w:gridCol w:w="478"/>
        <w:gridCol w:w="478"/>
        <w:gridCol w:w="1858"/>
        <w:gridCol w:w="5805"/>
        <w:gridCol w:w="2467"/>
        <w:gridCol w:w="2289"/>
        <w:gridCol w:w="1761"/>
      </w:tblGrid>
      <w:tr w:rsidR="00B96FC8" w:rsidRPr="003D5C40">
        <w:trPr>
          <w:trHeight w:val="1281"/>
        </w:trPr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2.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59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854"/>
        </w:trPr>
        <w:tc>
          <w:tcPr>
            <w:tcW w:w="153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ATATÜRK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EKİM - KASIM</w:t>
            </w:r>
          </w:p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30 EKİM- 3 KASIM (7. Hafta)</w:t>
            </w:r>
          </w:p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3, 7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2"/>
                <w:szCs w:val="22"/>
              </w:rPr>
              <w:t>ATATÜRKÇÜLÜK KONULARI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Atatürk ve Cumhuriyet Eğitimi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2, 3, 4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*29 Ekim (Şiir) 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Atatürk’ün Kişilik Özellikleri 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3, 4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Atatürk’ün Öğrenim Hayatı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10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*Atatürk’ün Doğa Sevgisi(Bilgilendirici)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formları,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777246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5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9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2, 3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3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7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4, 5, 6, 12, 13, 16, 20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1, 6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1, 3, 6, 8, 10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6F7D86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06-10  KASIM (8. Hafta)</w:t>
            </w: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4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4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6, 7, 12, 13, 18, 19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3, 9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3, 5, 21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1, 4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8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9, 16, 20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4, 8, 9, 10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9" w:type="pct"/>
          </w:tcPr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7, 8</w:t>
            </w:r>
          </w:p>
          <w:p w:rsidR="00B96FC8" w:rsidRPr="003D5C40" w:rsidRDefault="00B96FC8" w:rsidP="00C872F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2, 4</w:t>
            </w:r>
          </w:p>
        </w:tc>
        <w:tc>
          <w:tcPr>
            <w:tcW w:w="790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72F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455CAC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4"/>
        <w:gridCol w:w="5813"/>
        <w:gridCol w:w="2465"/>
        <w:gridCol w:w="2291"/>
        <w:gridCol w:w="1760"/>
      </w:tblGrid>
      <w:tr w:rsidR="00B96FC8" w:rsidRPr="003D5C40">
        <w:trPr>
          <w:trHeight w:val="1357"/>
        </w:trPr>
        <w:tc>
          <w:tcPr>
            <w:tcW w:w="149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3.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905"/>
        </w:trPr>
        <w:tc>
          <w:tcPr>
            <w:tcW w:w="149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HAYAL GÜCÜ-------------------------ATATÜRK  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13-17  KASIM (9.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18, 20, 22, 30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2"/>
                <w:szCs w:val="22"/>
              </w:rPr>
              <w:t>ATATÜRKÇÜLÜK KONULARI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Atatürk’ün Kişilik Özellikleri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1, 5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*Atatürk’ün Çocuk Sevgisi(Öyküleyici)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*Serbest Okuma Metinleri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*Rüya Bahçesi (Öyküleyici)</w:t>
            </w:r>
          </w:p>
        </w:tc>
        <w:tc>
          <w:tcPr>
            <w:tcW w:w="73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formları,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07082B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18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3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3, 10, 15, 21, 27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3, 5, 7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5, 10, 13, 19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20-24  KASIM (10.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15, 22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4, 5, 7, 10, 14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4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4, 24, 30, 31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2, 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11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4, 5, 6, 13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6, 7, 9, 11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4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2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8, 9,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2, 5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493"/>
        <w:gridCol w:w="493"/>
        <w:gridCol w:w="1852"/>
        <w:gridCol w:w="5771"/>
        <w:gridCol w:w="2461"/>
        <w:gridCol w:w="2289"/>
        <w:gridCol w:w="1761"/>
      </w:tblGrid>
      <w:tr w:rsidR="00B96FC8" w:rsidRPr="003D5C40">
        <w:trPr>
          <w:trHeight w:val="1254"/>
        </w:trPr>
        <w:tc>
          <w:tcPr>
            <w:tcW w:w="158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3. TEMA</w:t>
            </w:r>
          </w:p>
        </w:tc>
        <w:tc>
          <w:tcPr>
            <w:tcW w:w="158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8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48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88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836"/>
        </w:trPr>
        <w:tc>
          <w:tcPr>
            <w:tcW w:w="158" w:type="pct"/>
            <w:vMerge w:val="restart"/>
            <w:textDirection w:val="btLr"/>
          </w:tcPr>
          <w:p w:rsidR="00B96FC8" w:rsidRPr="003D5C40" w:rsidRDefault="00B96FC8" w:rsidP="00052BA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HAYAL GÜCÜ  </w:t>
            </w:r>
          </w:p>
        </w:tc>
        <w:tc>
          <w:tcPr>
            <w:tcW w:w="158" w:type="pct"/>
            <w:vMerge w:val="restart"/>
            <w:textDirection w:val="btLr"/>
          </w:tcPr>
          <w:p w:rsidR="00B96FC8" w:rsidRPr="003D5C40" w:rsidRDefault="00B96FC8" w:rsidP="0045680F">
            <w:pPr>
              <w:pStyle w:val="Heading1"/>
              <w:rPr>
                <w:rFonts w:ascii="Cambria" w:hAnsi="Cambria" w:cs="Cambria"/>
                <w:sz w:val="18"/>
                <w:szCs w:val="18"/>
              </w:rPr>
            </w:pPr>
            <w:r w:rsidRPr="003D5C40">
              <w:rPr>
                <w:rFonts w:ascii="Cambria" w:hAnsi="Cambria" w:cs="Cambria"/>
                <w:sz w:val="18"/>
                <w:szCs w:val="18"/>
              </w:rPr>
              <w:t>KASIM - ARALIK</w:t>
            </w:r>
          </w:p>
        </w:tc>
        <w:tc>
          <w:tcPr>
            <w:tcW w:w="158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27 KASIM – 1 ARALIK (11. Hafta)</w:t>
            </w:r>
          </w:p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9, 10, 25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88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*Masal Çocuk (Şiir)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*Rengini Arayan Top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(Bilgilendirici)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9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3, 6, 14, 18, 23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5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4, 5, 6, 7, 9, 19, 20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5, 10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 w:val="restart"/>
            <w:textDirection w:val="btLr"/>
          </w:tcPr>
          <w:p w:rsidR="00B96FC8" w:rsidRPr="003D5C40" w:rsidRDefault="00B96FC8" w:rsidP="0045680F">
            <w:pPr>
              <w:pStyle w:val="Heading1"/>
              <w:rPr>
                <w:rFonts w:ascii="Cambria" w:hAnsi="Cambria" w:cs="Cambria"/>
                <w:sz w:val="18"/>
                <w:szCs w:val="18"/>
              </w:rPr>
            </w:pPr>
            <w:r w:rsidRPr="003D5C40">
              <w:rPr>
                <w:rFonts w:ascii="Cambria" w:hAnsi="Cambria" w:cs="Cambria"/>
                <w:sz w:val="18"/>
                <w:szCs w:val="18"/>
              </w:rPr>
              <w:t>ARALIK</w:t>
            </w:r>
          </w:p>
        </w:tc>
        <w:tc>
          <w:tcPr>
            <w:tcW w:w="158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4-8 ARALIK (12. Hafta)</w:t>
            </w: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5, 18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Tür,yöntem ve tekniklere uygun dinleme: 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3, 15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1, 2, 3, 4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3, 7, 8, 13, 21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7, 8, 11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5, 9, 20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3, 10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2"/>
        </w:trPr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3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4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8, 10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5, 6, 7</w:t>
            </w:r>
          </w:p>
        </w:tc>
        <w:tc>
          <w:tcPr>
            <w:tcW w:w="788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7"/>
        <w:gridCol w:w="5811"/>
        <w:gridCol w:w="2466"/>
        <w:gridCol w:w="2288"/>
        <w:gridCol w:w="1761"/>
      </w:tblGrid>
      <w:tr w:rsidR="00B96FC8" w:rsidRPr="003D5C40">
        <w:trPr>
          <w:trHeight w:val="1357"/>
        </w:trPr>
        <w:tc>
          <w:tcPr>
            <w:tcW w:w="150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4.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905"/>
        </w:trPr>
        <w:tc>
          <w:tcPr>
            <w:tcW w:w="150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HAYAL GÜCÜ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ARALIK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11-15 ARALIK (13.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27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1, 3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*Rüyalarımız  (Bilgilendirici)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*Serbest Okuma Metinleri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ayrılmıştır..</w:t>
            </w: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7,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7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3, 7, 15, 21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5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4, 6, 9,13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okuma: 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ARALIK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18-22 ARALIK (14.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Tür,yöntem ve tekniklere uygun dinleme: 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Tür,yöntem ve tekniklere uygun konuşma: 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3, 9, 12, 17, 32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1, 2,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5, 9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5, 6, 13, 20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8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 , 2, 5, 6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477"/>
        <w:gridCol w:w="477"/>
        <w:gridCol w:w="477"/>
        <w:gridCol w:w="1854"/>
        <w:gridCol w:w="5810"/>
        <w:gridCol w:w="2466"/>
        <w:gridCol w:w="2288"/>
        <w:gridCol w:w="1760"/>
      </w:tblGrid>
      <w:tr w:rsidR="00B96FC8" w:rsidRPr="003D5C40">
        <w:trPr>
          <w:trHeight w:val="1357"/>
        </w:trPr>
        <w:tc>
          <w:tcPr>
            <w:tcW w:w="150" w:type="pct"/>
            <w:gridSpan w:val="2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4.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gridBefore w:val="1"/>
          <w:trHeight w:val="905"/>
        </w:trPr>
        <w:tc>
          <w:tcPr>
            <w:tcW w:w="150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BİLGİ   HAZİNELERİMİZ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ARALIK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25-29 ARALIK (15.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11, 21, 23, 28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*Bilgi Evleri Kütüphaneler (Bilgilendirici)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*Bilgisayar Dedikleri Şu Dünya (Şiir)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15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1, 8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3, 10, 11, 15, 21, 22, 23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10, 11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6, 8, 10, 11, 12, 13, 14, 17, 20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2, 4, 6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okuma: 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 xml:space="preserve">Görsel sunu: 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2 - 5 OCAK (16.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20, 25, 28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2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15, 16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8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2, 3, 18, 28, 29, 32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5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11, 13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8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gridBefore w:val="1"/>
          <w:trHeight w:val="68"/>
        </w:trPr>
        <w:tc>
          <w:tcPr>
            <w:tcW w:w="15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5, 7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 , 5, 6, 7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0117E3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"/>
        <w:gridCol w:w="481"/>
        <w:gridCol w:w="481"/>
        <w:gridCol w:w="1858"/>
        <w:gridCol w:w="5802"/>
        <w:gridCol w:w="2464"/>
        <w:gridCol w:w="2289"/>
        <w:gridCol w:w="1758"/>
      </w:tblGrid>
      <w:tr w:rsidR="00B96FC8" w:rsidRPr="003D5C40">
        <w:trPr>
          <w:trHeight w:val="1303"/>
        </w:trPr>
        <w:tc>
          <w:tcPr>
            <w:tcW w:w="154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5. TEMA</w:t>
            </w:r>
          </w:p>
        </w:tc>
        <w:tc>
          <w:tcPr>
            <w:tcW w:w="154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4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58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89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869"/>
        </w:trPr>
        <w:tc>
          <w:tcPr>
            <w:tcW w:w="154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BİLGİ HAZİNELERİMİZ</w:t>
            </w:r>
          </w:p>
        </w:tc>
        <w:tc>
          <w:tcPr>
            <w:tcW w:w="154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154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8-12 OCAK (17.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4, 14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89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*Kitap Sevgisi (Öyküleyici )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*Kitapların Kulağını Büken Çocuk ( Öyküleyici )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*Serbest Okuma Metinleri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9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2, 3, 5, 17, 19, 30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5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2, 5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5, 6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8, 10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7,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3, 5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154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15-19 OCAK (18.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6, 11, 13, 26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10, 15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3, 7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8, 9, 16, 18, 25, 33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3, 6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6, 8, 10, 15, 18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5, 6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5"/>
        </w:trPr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8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8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6, 7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485"/>
        <w:gridCol w:w="485"/>
        <w:gridCol w:w="1855"/>
        <w:gridCol w:w="5790"/>
        <w:gridCol w:w="2464"/>
        <w:gridCol w:w="2289"/>
        <w:gridCol w:w="1761"/>
      </w:tblGrid>
      <w:tr w:rsidR="00B96FC8" w:rsidRPr="003D5C40">
        <w:trPr>
          <w:trHeight w:val="1320"/>
        </w:trPr>
        <w:tc>
          <w:tcPr>
            <w:tcW w:w="155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5. TEMA</w:t>
            </w:r>
          </w:p>
        </w:tc>
        <w:tc>
          <w:tcPr>
            <w:tcW w:w="155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5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5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89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880"/>
        </w:trPr>
        <w:tc>
          <w:tcPr>
            <w:tcW w:w="155" w:type="pct"/>
            <w:vMerge w:val="restart"/>
            <w:textDirection w:val="btLr"/>
          </w:tcPr>
          <w:p w:rsidR="00B96FC8" w:rsidRPr="003D5C40" w:rsidRDefault="00B96FC8" w:rsidP="00052BA8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DÜNYAMIZ VE UZAY</w:t>
            </w:r>
          </w:p>
        </w:tc>
        <w:tc>
          <w:tcPr>
            <w:tcW w:w="155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155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05-09 ŞUBAT (19. Hafta)</w:t>
            </w: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23, 24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89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*Ay Avcısı Eskimolar (Öyküleyici )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*Uçurtma (Şiir)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6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20, 23, 32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5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2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8, 10, 12, 13, 19, 20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12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3, 6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5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155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12-16  ŞUBAT (20. Hafta)</w:t>
            </w: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5, 12, 14, 15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4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7, 13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3, 6, 15, 29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8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7, 11, 12, 16, 17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10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6"/>
        </w:trPr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5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4" w:type="pct"/>
          </w:tcPr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1, 6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5</w:t>
            </w:r>
          </w:p>
        </w:tc>
        <w:tc>
          <w:tcPr>
            <w:tcW w:w="789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8"/>
        <w:gridCol w:w="5808"/>
        <w:gridCol w:w="2467"/>
        <w:gridCol w:w="2289"/>
        <w:gridCol w:w="1761"/>
      </w:tblGrid>
      <w:tr w:rsidR="00B96FC8" w:rsidRPr="003D5C40">
        <w:trPr>
          <w:trHeight w:val="1281"/>
        </w:trPr>
        <w:tc>
          <w:tcPr>
            <w:tcW w:w="151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6. 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0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854"/>
        </w:trPr>
        <w:tc>
          <w:tcPr>
            <w:tcW w:w="151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DÜNYAMIZ VE UZAY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ŞUBAT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18"/>
                <w:szCs w:val="18"/>
              </w:rPr>
              <w:t>19-23  ŞUBAT (21.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7, 17, 19, 29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*Günebakanlar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 )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2"/>
                <w:szCs w:val="22"/>
              </w:rPr>
              <w:t>ATATÜRKÇÜLÜK KONULARI</w:t>
            </w:r>
          </w:p>
          <w:p w:rsidR="00B96FC8" w:rsidRPr="003D5C40" w:rsidRDefault="00B96FC8" w:rsidP="00C90C9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Atatürkçü Düşünce Sisteminde Yer Alan Konular</w:t>
            </w: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10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*Astronomlar (Bilgilendirici)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13, 14, 17, 18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1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3, 10, 14, 20, 23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3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4, 9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0" w:type="pct"/>
          </w:tcPr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12, 14, 15, 16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7, 11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9</w:t>
            </w:r>
          </w:p>
          <w:p w:rsidR="00B96FC8" w:rsidRPr="003D5C40" w:rsidRDefault="00B96FC8" w:rsidP="008F5FC5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ŞUBAT - MART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26 ŞUBAT – 2 MART  (22. Hafta)</w:t>
            </w: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14, 18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15, 16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3, 8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19, 22, 23, 26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2, 7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4, 9, 11, 14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5, 6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4"/>
        </w:trPr>
        <w:tc>
          <w:tcPr>
            <w:tcW w:w="151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7, 9</w:t>
            </w:r>
          </w:p>
          <w:p w:rsidR="00B96FC8" w:rsidRPr="003D5C40" w:rsidRDefault="00B96FC8" w:rsidP="002701E7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4, 7</w:t>
            </w:r>
          </w:p>
        </w:tc>
        <w:tc>
          <w:tcPr>
            <w:tcW w:w="790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732DF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7"/>
        <w:gridCol w:w="5811"/>
        <w:gridCol w:w="2466"/>
        <w:gridCol w:w="2288"/>
        <w:gridCol w:w="1761"/>
      </w:tblGrid>
      <w:tr w:rsidR="00B96FC8" w:rsidRPr="003D5C40">
        <w:trPr>
          <w:trHeight w:val="1357"/>
        </w:trPr>
        <w:tc>
          <w:tcPr>
            <w:tcW w:w="151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6.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905"/>
        </w:trPr>
        <w:tc>
          <w:tcPr>
            <w:tcW w:w="151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SAĞLIK VE ÇEVRE----------------------------- DÜNYAMIZ VE UZAY</w:t>
            </w: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05-09  MART (23. Hafta)</w:t>
            </w: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4, 7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*Serbest Okuma Metinleri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*En Güzel Çiçek 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(Öyküleyici)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3, 5, 6, 9, 10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8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9, 11, 26, 27, 28, 32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7, 10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1" w:type="pct"/>
          </w:tcPr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6, 10, 13, 15, 20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1, 9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11, 12</w:t>
            </w:r>
          </w:p>
          <w:p w:rsidR="00B96FC8" w:rsidRPr="003D5C40" w:rsidRDefault="00B96FC8" w:rsidP="00D33C7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5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12-16 MART (24.  Hafta)</w:t>
            </w: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6, 9, 11, 15, 21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2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13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5, 6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8, 9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11, 21, 26, 30, 33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5, 8, 11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6, 8, 9, 13, 17, 19, 20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1, 11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1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1, 11, 12</w:t>
            </w:r>
          </w:p>
          <w:p w:rsidR="00B96FC8" w:rsidRPr="003D5C40" w:rsidRDefault="00B96FC8" w:rsidP="00840F08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"/>
        <w:gridCol w:w="478"/>
        <w:gridCol w:w="478"/>
        <w:gridCol w:w="1858"/>
        <w:gridCol w:w="5805"/>
        <w:gridCol w:w="2467"/>
        <w:gridCol w:w="2289"/>
        <w:gridCol w:w="1761"/>
      </w:tblGrid>
      <w:tr w:rsidR="00B96FC8" w:rsidRPr="003D5C40">
        <w:trPr>
          <w:trHeight w:val="1357"/>
        </w:trPr>
        <w:tc>
          <w:tcPr>
            <w:tcW w:w="152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7. 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59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3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905"/>
        </w:trPr>
        <w:tc>
          <w:tcPr>
            <w:tcW w:w="152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SAĞLIK VE ÇEVRE</w:t>
            </w: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19-23 MART (25.  Hafta)</w:t>
            </w: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3, 16, 18, 21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*Beslenme (Şiir)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*Gezmeyi Seven Ağaç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(Öyküleyici)</w:t>
            </w:r>
          </w:p>
        </w:tc>
        <w:tc>
          <w:tcPr>
            <w:tcW w:w="733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3, 6, 15, 18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7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3, 5, 16, 18, 27, 29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4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59" w:type="pct"/>
          </w:tcPr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2, 5, 8, 12, 18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4, 6, 11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9" w:type="pct"/>
          </w:tcPr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2, 6</w:t>
            </w:r>
          </w:p>
          <w:p w:rsidR="00B96FC8" w:rsidRPr="003D5C40" w:rsidRDefault="00B96FC8" w:rsidP="002E2B5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3, 5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MART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26-30 MART (26. Hafta)</w:t>
            </w: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59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4, 6, 20, 30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9, 16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5, 7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3, 6, 13, 16, 18, 21, 27, 30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2, 4, 5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2, 3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59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5, 6, 12, 13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6, 8, 11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8"/>
        </w:trPr>
        <w:tc>
          <w:tcPr>
            <w:tcW w:w="152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59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10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2, 4, 6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4"/>
        <w:gridCol w:w="5818"/>
        <w:gridCol w:w="2464"/>
        <w:gridCol w:w="2289"/>
        <w:gridCol w:w="1758"/>
      </w:tblGrid>
      <w:tr w:rsidR="00B96FC8" w:rsidRPr="003D5C40">
        <w:trPr>
          <w:trHeight w:val="1078"/>
        </w:trPr>
        <w:tc>
          <w:tcPr>
            <w:tcW w:w="146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7. 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719"/>
        </w:trPr>
        <w:tc>
          <w:tcPr>
            <w:tcW w:w="146" w:type="pct"/>
            <w:vMerge w:val="restart"/>
            <w:textDirection w:val="btLr"/>
          </w:tcPr>
          <w:p w:rsidR="00B96FC8" w:rsidRPr="003D5C40" w:rsidRDefault="00B96FC8" w:rsidP="008B07B1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 EĞERLERİMİZ---------------------------------SAĞLIK VE ÇEVRE</w:t>
            </w: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2-6 NİSAN (27. Hafta)</w:t>
            </w: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3, 4, 6, 27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2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*Ben Bir Su Damlasıyım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(Bilgilendirici)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*Serbest Okuma Metinleri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*Anadolu ve Dünya Bilgesi: Nasrettin Hoca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(Bilgilendirici)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6, 8, 10, 15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1, 7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5, 11, 17, 23, 30, 31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5, 7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3, 11, 16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2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7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09-13 NİSAN (28. Hafta)</w:t>
            </w: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6, 13, 18, 29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2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4, 6, 7, 18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8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2, 3, 8, 15, 21, 23, 25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3, 6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9, 13, 20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4, 10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4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7, 12</w:t>
            </w:r>
          </w:p>
          <w:p w:rsidR="00B96FC8" w:rsidRPr="003D5C40" w:rsidRDefault="00B96FC8" w:rsidP="00C46FAA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3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4"/>
        <w:gridCol w:w="5818"/>
        <w:gridCol w:w="2464"/>
        <w:gridCol w:w="2289"/>
        <w:gridCol w:w="1758"/>
      </w:tblGrid>
      <w:tr w:rsidR="00B96FC8" w:rsidRPr="003D5C40">
        <w:trPr>
          <w:trHeight w:val="1227"/>
        </w:trPr>
        <w:tc>
          <w:tcPr>
            <w:tcW w:w="146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8. 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6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818"/>
        </w:trPr>
        <w:tc>
          <w:tcPr>
            <w:tcW w:w="146" w:type="pct"/>
            <w:vMerge w:val="restart"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DEĞERLERİMİZ</w:t>
            </w: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16-20 NİSAN (29. Hafta)</w:t>
            </w: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9, 12, 22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600927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*Dünya Çocuk Bayramı</w:t>
            </w:r>
          </w:p>
          <w:p w:rsidR="00B96FC8" w:rsidRPr="003D5C40" w:rsidRDefault="00B96FC8" w:rsidP="0060092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600927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(Şiir)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*Karagöz Mektup Yazmayı Öğreniyor.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(Öyküleyici)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3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9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6, 9, 17, 19, 29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1, 4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9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4" w:type="pct"/>
          </w:tcPr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3, 6, 8, 9, 12, 17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6, 12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12</w:t>
            </w:r>
          </w:p>
          <w:p w:rsidR="00B96FC8" w:rsidRPr="003D5C40" w:rsidRDefault="00B96FC8" w:rsidP="0060089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  <w:vAlign w:val="cente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24 - 27 NİSAN (30. Hafta)</w:t>
            </w: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4" w:type="pct"/>
          </w:tcPr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6, 18, 23, 25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4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8, 15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8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10, 15, 25, 33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Söz varlığını geliştirme: 4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5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4" w:type="pct"/>
          </w:tcPr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2, 7, 10, 16, 18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4, 12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61"/>
        </w:trPr>
        <w:tc>
          <w:tcPr>
            <w:tcW w:w="146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6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4" w:type="pct"/>
          </w:tcPr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</w:t>
            </w:r>
          </w:p>
          <w:p w:rsidR="00B96FC8" w:rsidRPr="003D5C40" w:rsidRDefault="00B96FC8" w:rsidP="00FD7C52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3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B31D45">
      <w:pPr>
        <w:rPr>
          <w:rFonts w:ascii="Cambria" w:hAnsi="Cambria" w:cs="Cambria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4"/>
        <w:gridCol w:w="5813"/>
        <w:gridCol w:w="2465"/>
        <w:gridCol w:w="2291"/>
        <w:gridCol w:w="1760"/>
      </w:tblGrid>
      <w:tr w:rsidR="00B96FC8" w:rsidRPr="003D5C40">
        <w:trPr>
          <w:trHeight w:val="1195"/>
        </w:trPr>
        <w:tc>
          <w:tcPr>
            <w:tcW w:w="148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8. 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B5579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2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90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B5579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797"/>
        </w:trPr>
        <w:tc>
          <w:tcPr>
            <w:tcW w:w="148" w:type="pct"/>
            <w:vMerge w:val="restart"/>
            <w:textDirection w:val="btLr"/>
          </w:tcPr>
          <w:p w:rsidR="00B96FC8" w:rsidRPr="003D5C40" w:rsidRDefault="00B96FC8" w:rsidP="008B07B1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DEĞERLERİMİZ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30 NİSAN- 4MAYIS (31. Hafta)</w:t>
            </w: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4, 12, 21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90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*Ninemin Doğum Günü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(Şiir)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*Serbest Okuma Metinleri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60092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9, 16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7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5, 15, 17, 25, 28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   Söz varlığını geliştirme: 4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4, 8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2" w:type="pct"/>
          </w:tcPr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6, 11, 13, 14, 16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7, 8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2" w:type="pct"/>
          </w:tcPr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</w:t>
            </w:r>
          </w:p>
          <w:p w:rsidR="00B96FC8" w:rsidRPr="003D5C40" w:rsidRDefault="00B96FC8" w:rsidP="0060276E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5, 6, 7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  <w:textDirection w:val="btLr"/>
          </w:tcPr>
          <w:p w:rsidR="00B96FC8" w:rsidRPr="003D5C40" w:rsidRDefault="00B96FC8" w:rsidP="00B5579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07-11 MAYIS (32. Hafta)</w:t>
            </w: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2" w:type="pct"/>
          </w:tcPr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5, 7, 10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1, 3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12, 14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9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1862" w:type="pct"/>
          </w:tcPr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7, 12, 18, 19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      Söz varlığını geliştirme: 3, 4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2, 5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2" w:type="pct"/>
          </w:tcPr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B5579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4, 6, 10, 12, 15, 20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1, 12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59"/>
        </w:trPr>
        <w:tc>
          <w:tcPr>
            <w:tcW w:w="148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2" w:type="pct"/>
          </w:tcPr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12</w:t>
            </w:r>
          </w:p>
          <w:p w:rsidR="00B96FC8" w:rsidRPr="003D5C40" w:rsidRDefault="00B96FC8" w:rsidP="00D01BF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</w:t>
            </w:r>
          </w:p>
        </w:tc>
        <w:tc>
          <w:tcPr>
            <w:tcW w:w="790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C84D28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7"/>
        <w:gridCol w:w="477"/>
        <w:gridCol w:w="1858"/>
        <w:gridCol w:w="5808"/>
        <w:gridCol w:w="2464"/>
        <w:gridCol w:w="2292"/>
        <w:gridCol w:w="1761"/>
      </w:tblGrid>
      <w:tr w:rsidR="00B96FC8" w:rsidRPr="003D5C40">
        <w:trPr>
          <w:trHeight w:val="1410"/>
        </w:trPr>
        <w:tc>
          <w:tcPr>
            <w:tcW w:w="151" w:type="pct"/>
            <w:textDirection w:val="btLr"/>
          </w:tcPr>
          <w:p w:rsidR="00B96FC8" w:rsidRPr="003D5C40" w:rsidRDefault="00B96FC8" w:rsidP="00186693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8. 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186693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186693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5" w:type="pct"/>
          </w:tcPr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0" w:type="pct"/>
          </w:tcPr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89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>
        <w:trPr>
          <w:trHeight w:val="941"/>
        </w:trPr>
        <w:tc>
          <w:tcPr>
            <w:tcW w:w="151" w:type="pct"/>
            <w:vMerge w:val="restart"/>
            <w:textDirection w:val="btLr"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OYUN VE SPOR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713C7D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MAYIS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14-18 MAYIS (33. Hafta)</w:t>
            </w: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4, 12, 21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89" w:type="pct"/>
            <w:vMerge w:val="restart"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*Küçük Çocuk ve Oyun Arkadaşları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(Öyküleyici)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*Yüzme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(Bilgilendirici)</w:t>
            </w:r>
          </w:p>
        </w:tc>
        <w:tc>
          <w:tcPr>
            <w:tcW w:w="734" w:type="pct"/>
            <w:vMerge w:val="restart"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9, 16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7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5, 15, 17, 25, 28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   Söz varlığını geliştirme: 4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4, 8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6, 11, 13, 14, 16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7, 8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5, 6, 7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  <w:textDirection w:val="btLr"/>
          </w:tcPr>
          <w:p w:rsidR="00B96FC8" w:rsidRPr="003D5C40" w:rsidRDefault="00B96FC8" w:rsidP="00186693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45680F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21-25 MAYIS (34. Hafta)</w:t>
            </w: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5, 7, 10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1, 3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12, 14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9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7, 12, 18, 19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      Söz varlığını geliştirme: 3, 4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2, 5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186693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4, 6, 10, 12, 15, 20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1, 12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>
        <w:trPr>
          <w:trHeight w:val="70"/>
        </w:trPr>
        <w:tc>
          <w:tcPr>
            <w:tcW w:w="151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5" w:type="pct"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0" w:type="pct"/>
          </w:tcPr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12</w:t>
            </w:r>
          </w:p>
          <w:p w:rsidR="00B96FC8" w:rsidRPr="003D5C40" w:rsidRDefault="00B96FC8" w:rsidP="00186693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</w:t>
            </w:r>
          </w:p>
        </w:tc>
        <w:tc>
          <w:tcPr>
            <w:tcW w:w="789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186693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p w:rsidR="00B96FC8" w:rsidRPr="003D5C40" w:rsidRDefault="00B96FC8" w:rsidP="00141CE1">
      <w:pPr>
        <w:autoSpaceDE w:val="0"/>
        <w:autoSpaceDN w:val="0"/>
        <w:adjustRightInd w:val="0"/>
        <w:rPr>
          <w:rFonts w:ascii="Cambria" w:hAnsi="Cambria" w:cs="Cambria"/>
          <w:sz w:val="16"/>
          <w:szCs w:val="16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478"/>
        <w:gridCol w:w="478"/>
        <w:gridCol w:w="1855"/>
        <w:gridCol w:w="5812"/>
        <w:gridCol w:w="2464"/>
        <w:gridCol w:w="2292"/>
        <w:gridCol w:w="1758"/>
      </w:tblGrid>
      <w:tr w:rsidR="00B96FC8" w:rsidRPr="003D5C40" w:rsidTr="00855F58">
        <w:trPr>
          <w:trHeight w:val="1050"/>
        </w:trPr>
        <w:tc>
          <w:tcPr>
            <w:tcW w:w="153" w:type="pct"/>
            <w:textDirection w:val="btLr"/>
          </w:tcPr>
          <w:p w:rsidR="00B96FC8" w:rsidRPr="003D5C40" w:rsidRDefault="00B96FC8" w:rsidP="008D18E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8.  TEMA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8D18E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AYLAR</w:t>
            </w:r>
          </w:p>
        </w:tc>
        <w:tc>
          <w:tcPr>
            <w:tcW w:w="153" w:type="pct"/>
            <w:textDirection w:val="btLr"/>
          </w:tcPr>
          <w:p w:rsidR="00B96FC8" w:rsidRPr="003D5C40" w:rsidRDefault="00B96FC8" w:rsidP="008D18E0">
            <w:pPr>
              <w:ind w:left="113" w:right="113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94" w:type="pct"/>
          </w:tcPr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ÖĞRENME ALANI</w:t>
            </w:r>
          </w:p>
        </w:tc>
        <w:tc>
          <w:tcPr>
            <w:tcW w:w="1861" w:type="pct"/>
          </w:tcPr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789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jc w:val="center"/>
              <w:rPr>
                <w:rFonts w:ascii="Cambria" w:hAnsi="Cambria" w:cs="Cambria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ARA DİSİPLİNLER VE DERS İÇİ İLİŞKİLENDİRME</w:t>
            </w:r>
          </w:p>
        </w:tc>
        <w:tc>
          <w:tcPr>
            <w:tcW w:w="734" w:type="pct"/>
          </w:tcPr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6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</w:tr>
      <w:tr w:rsidR="00B96FC8" w:rsidRPr="003D5C40" w:rsidTr="00855F58">
        <w:trPr>
          <w:trHeight w:val="719"/>
        </w:trPr>
        <w:tc>
          <w:tcPr>
            <w:tcW w:w="153" w:type="pct"/>
            <w:vMerge w:val="restart"/>
            <w:textDirection w:val="btLr"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OYUN VE SPOR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MAYIS-HAZİRAN 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28 MAYIS-1HAZİRAN (35. Hafta)</w:t>
            </w: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1, 2, 3, 4, 12, 21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3</w:t>
            </w:r>
          </w:p>
        </w:tc>
        <w:tc>
          <w:tcPr>
            <w:tcW w:w="789" w:type="pct"/>
            <w:vMerge w:val="restart"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*Büyük Yarış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(Öyküleyici)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*Oyun Türküsü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(Şiir)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*Serbest Okuma Metinleri</w:t>
            </w:r>
          </w:p>
        </w:tc>
        <w:tc>
          <w:tcPr>
            <w:tcW w:w="734" w:type="pct"/>
            <w:vMerge w:val="restart"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Gözlem formları,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Çalışma yaprakları,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Bireysel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değerlendirme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formları,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Yazılı anlatım,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Görselleştirme,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• Kendini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ölçekleri vb.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kullanılarak ölçme ve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değerlendirmeler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 xml:space="preserve">   yapılır.</w:t>
            </w:r>
          </w:p>
        </w:tc>
        <w:tc>
          <w:tcPr>
            <w:tcW w:w="564" w:type="pct"/>
            <w:vMerge w:val="restar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  <w:r w:rsidRPr="003D5C40">
              <w:rPr>
                <w:rFonts w:ascii="Cambria" w:hAnsi="Cambria" w:cs="Cambria"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11,12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9, 16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7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5, 15, 17, 25, 28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1, 2   Söz varlığını geliştirme: 4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4, 8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1, 2, 6, 11, 13, 14, 16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7, 8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 1, 5, 6, 7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  <w:textDirection w:val="btLr"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153" w:type="pct"/>
            <w:vMerge w:val="restart"/>
            <w:textDirection w:val="btLr"/>
          </w:tcPr>
          <w:p w:rsidR="00B96FC8" w:rsidRPr="003D5C40" w:rsidRDefault="00B96FC8" w:rsidP="008D18E0">
            <w:pPr>
              <w:ind w:left="113" w:right="113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04-08 HAZİRAN (36. Hafta)</w:t>
            </w: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DİNLEME</w:t>
            </w: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Dinleme kurallarını uygulama: 1, 2, 3, 4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Dinlediğini anlama: 5, 7, 10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dinleme: 1, 3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KONUŞMA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Konuşma kurallarını uygulama: 1, 2, 3, 4, 5, 6, 7, 8, 9, 10, 11, 12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5, 12, 14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konuşma: 2, 9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Okuma  kurallarını uygulama: 1, 2, 3, 4, 5, 6, 7, 8, 9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Okuduğunu  anlama: 1, 2, 7, 12, 18, 19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Anlam kurma: 1      Söz varlığını geliştirme: 3, 4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okuma: 1, 2, 5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YAZMA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Yazma kurallarını uygulama: 1, 2, 3, 4, 5, 6, 7, 8, 9, 10, 11</w:t>
            </w:r>
          </w:p>
          <w:p w:rsidR="00B96FC8" w:rsidRPr="003D5C40" w:rsidRDefault="00B96FC8" w:rsidP="008D18E0">
            <w:pPr>
              <w:tabs>
                <w:tab w:val="center" w:pos="2864"/>
              </w:tabs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Kendini ifade etme: 4, 6, 10, 12, 15, 20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Tür,yöntem ve tekniklere uygun yazma: 1, 12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B96FC8" w:rsidRPr="003D5C40" w:rsidTr="00855F58">
        <w:trPr>
          <w:trHeight w:val="54"/>
        </w:trPr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53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94" w:type="pct"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OKUMA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3D5C40">
              <w:rPr>
                <w:rFonts w:ascii="Cambria" w:hAnsi="Cambria" w:cs="Cambria"/>
                <w:b/>
                <w:bCs/>
                <w:sz w:val="20"/>
                <w:szCs w:val="20"/>
              </w:rPr>
              <w:t>GÖRSEL SUNU</w:t>
            </w:r>
          </w:p>
        </w:tc>
        <w:tc>
          <w:tcPr>
            <w:tcW w:w="1861" w:type="pct"/>
          </w:tcPr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okuma: 6, 12</w:t>
            </w:r>
          </w:p>
          <w:p w:rsidR="00B96FC8" w:rsidRPr="003D5C40" w:rsidRDefault="00B96FC8" w:rsidP="008D18E0">
            <w:pPr>
              <w:rPr>
                <w:rFonts w:ascii="Cambria" w:hAnsi="Cambria" w:cs="Cambria"/>
                <w:sz w:val="20"/>
                <w:szCs w:val="20"/>
              </w:rPr>
            </w:pPr>
            <w:r w:rsidRPr="003D5C40">
              <w:rPr>
                <w:rFonts w:ascii="Cambria" w:hAnsi="Cambria" w:cs="Cambria"/>
                <w:sz w:val="20"/>
                <w:szCs w:val="20"/>
              </w:rPr>
              <w:t>Görsel sunu:</w:t>
            </w:r>
          </w:p>
        </w:tc>
        <w:tc>
          <w:tcPr>
            <w:tcW w:w="789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3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64" w:type="pct"/>
            <w:vMerge/>
          </w:tcPr>
          <w:p w:rsidR="00B96FC8" w:rsidRPr="003D5C40" w:rsidRDefault="00B96FC8" w:rsidP="008D18E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B96FC8" w:rsidRDefault="00B96FC8" w:rsidP="00855F58">
      <w:pPr>
        <w:rPr>
          <w:rFonts w:ascii="Cambria" w:hAnsi="Cambria" w:cs="Cambria"/>
        </w:rPr>
      </w:pPr>
      <w:hyperlink r:id="rId6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B96FC8" w:rsidRDefault="00B96FC8" w:rsidP="00871D6A">
      <w:pPr>
        <w:pStyle w:val="NoSpacing"/>
        <w:spacing w:before="0" w:beforeAutospacing="0" w:after="0" w:afterAutospacing="0"/>
        <w:ind w:left="9372" w:firstLine="708"/>
        <w:rPr>
          <w:rFonts w:ascii="Cambria" w:hAnsi="Cambria" w:cs="Cambria"/>
          <w:lang w:val="en-US"/>
        </w:rPr>
      </w:pPr>
      <w:r>
        <w:rPr>
          <w:rFonts w:ascii="Cambria" w:hAnsi="Cambria" w:cs="Cambria"/>
          <w:lang w:val="en-US"/>
        </w:rPr>
        <w:t>UYGUNDUR</w:t>
      </w:r>
      <w:r>
        <w:rPr>
          <w:rFonts w:ascii="Cambria" w:hAnsi="Cambria" w:cs="Cambria"/>
          <w:lang w:val="en-US"/>
        </w:rPr>
        <w:tab/>
      </w:r>
    </w:p>
    <w:p w:rsidR="00B96FC8" w:rsidRDefault="00B96FC8" w:rsidP="00871D6A">
      <w:pPr>
        <w:pStyle w:val="NoSpacing"/>
        <w:spacing w:before="0" w:beforeAutospacing="0" w:after="0" w:afterAutospacing="0"/>
        <w:ind w:left="9372" w:firstLine="708"/>
        <w:rPr>
          <w:rFonts w:ascii="Cambria" w:hAnsi="Cambria" w:cs="Cambria"/>
        </w:rPr>
      </w:pPr>
      <w:r>
        <w:rPr>
          <w:rFonts w:ascii="Cambria" w:hAnsi="Cambria" w:cs="Cambria"/>
          <w:lang w:val="en-US"/>
        </w:rPr>
        <w:t>18/09/2017</w:t>
      </w:r>
    </w:p>
    <w:p w:rsidR="00B96FC8" w:rsidRDefault="00B96FC8" w:rsidP="00871D6A">
      <w:pPr>
        <w:rPr>
          <w:rFonts w:ascii="Cambria" w:hAnsi="Cambria" w:cs="Cambr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logo 3-a jpeg küçük" style="position:absolute;margin-left:78pt;margin-top:.35pt;width:120pt;height:50.25pt;z-index:251658240;visibility:visible;mso-position-horizontal-relative:margin">
            <v:imagedata r:id="rId7" o:title=""/>
            <w10:wrap type="square" anchorx="margin"/>
          </v:shape>
        </w:pict>
      </w:r>
    </w:p>
    <w:p w:rsidR="00B96FC8" w:rsidRDefault="00B96FC8" w:rsidP="00871D6A">
      <w:pPr>
        <w:ind w:firstLine="708"/>
        <w:rPr>
          <w:rFonts w:ascii="Cambria" w:hAnsi="Cambria" w:cs="Cambria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……………………….</w:t>
      </w:r>
    </w:p>
    <w:p w:rsidR="00B96FC8" w:rsidRPr="006945F8" w:rsidRDefault="00B96FC8" w:rsidP="00871D6A">
      <w:pPr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Okul Müdürü</w:t>
      </w:r>
    </w:p>
    <w:sectPr w:rsidR="00B96FC8" w:rsidRPr="006945F8" w:rsidSect="003D5C40">
      <w:headerReference w:type="default" r:id="rId8"/>
      <w:footerReference w:type="default" r:id="rId9"/>
      <w:pgSz w:w="16838" w:h="11906" w:orient="landscape"/>
      <w:pgMar w:top="720" w:right="720" w:bottom="720" w:left="720" w:header="340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FC8" w:rsidRDefault="00B96FC8">
      <w:r>
        <w:separator/>
      </w:r>
    </w:p>
  </w:endnote>
  <w:endnote w:type="continuationSeparator" w:id="0">
    <w:p w:rsidR="00B96FC8" w:rsidRDefault="00B96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FC8" w:rsidRDefault="00B96FC8">
    <w:pPr>
      <w:pStyle w:val="Footer"/>
      <w:jc w:val="center"/>
    </w:pPr>
    <w:fldSimple w:instr="PAGE   \* MERGEFORMAT">
      <w:r>
        <w:rPr>
          <w:noProof/>
        </w:rPr>
        <w:t>18</w:t>
      </w:r>
    </w:fldSimple>
  </w:p>
  <w:p w:rsidR="00B96FC8" w:rsidRPr="00B720C4" w:rsidRDefault="00B96FC8" w:rsidP="000935DA">
    <w:pPr>
      <w:pStyle w:val="Footer"/>
      <w:ind w:right="360" w:firstLine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FC8" w:rsidRDefault="00B96FC8">
      <w:r>
        <w:separator/>
      </w:r>
    </w:p>
  </w:footnote>
  <w:footnote w:type="continuationSeparator" w:id="0">
    <w:p w:rsidR="00B96FC8" w:rsidRDefault="00B96F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FC8" w:rsidRDefault="00B96FC8" w:rsidP="003D5C40">
    <w:pPr>
      <w:jc w:val="center"/>
      <w:rPr>
        <w:rFonts w:ascii="Kayra" w:hAnsi="Kayra" w:cs="Kayra"/>
        <w:sz w:val="20"/>
        <w:szCs w:val="20"/>
      </w:rPr>
    </w:pPr>
    <w:r w:rsidRPr="000C376C">
      <w:rPr>
        <w:rFonts w:ascii="Kayra" w:hAnsi="Kayra" w:cs="Kayra"/>
        <w:sz w:val="20"/>
        <w:szCs w:val="20"/>
      </w:rPr>
      <w:t xml:space="preserve">2017-2018 EĞİTİM-ÖĞRETİM YILI </w:t>
    </w:r>
    <w:r w:rsidRPr="00D21FFD">
      <w:rPr>
        <w:rFonts w:ascii="Kayra" w:hAnsi="Kayra" w:cs="Kayra"/>
        <w:b/>
        <w:bCs/>
        <w:sz w:val="20"/>
        <w:szCs w:val="20"/>
      </w:rPr>
      <w:t>ERBAA BÖLÜCEK İLKOKULU</w:t>
    </w:r>
    <w:r w:rsidRPr="000C376C">
      <w:rPr>
        <w:rFonts w:ascii="Kayra" w:hAnsi="Kayra" w:cs="Kayra"/>
        <w:sz w:val="20"/>
        <w:szCs w:val="20"/>
      </w:rPr>
      <w:t xml:space="preserve"> 3.SINIF </w:t>
    </w:r>
    <w:r>
      <w:rPr>
        <w:rFonts w:ascii="Kayra" w:hAnsi="Kayra" w:cs="Kayra"/>
        <w:b/>
        <w:bCs/>
        <w:sz w:val="20"/>
        <w:szCs w:val="20"/>
      </w:rPr>
      <w:t>TÜRKÇE</w:t>
    </w:r>
    <w:r w:rsidRPr="000C376C">
      <w:rPr>
        <w:rFonts w:ascii="Kayra" w:hAnsi="Kayra" w:cs="Kayra"/>
        <w:sz w:val="20"/>
        <w:szCs w:val="20"/>
      </w:rPr>
      <w:t xml:space="preserve"> DERSİ ÜNİTELENDİRİLMİŞ</w:t>
    </w:r>
    <w:r>
      <w:rPr>
        <w:rFonts w:ascii="Kayra" w:hAnsi="Kayra" w:cs="Kayra"/>
        <w:sz w:val="20"/>
        <w:szCs w:val="20"/>
      </w:rPr>
      <w:t xml:space="preserve"> </w:t>
    </w:r>
    <w:r w:rsidRPr="000C376C">
      <w:rPr>
        <w:rFonts w:ascii="Kayra" w:hAnsi="Kayra" w:cs="Kayra"/>
        <w:sz w:val="20"/>
        <w:szCs w:val="20"/>
      </w:rPr>
      <w:t>YILLIK PLANI</w:t>
    </w:r>
  </w:p>
  <w:p w:rsidR="00B96FC8" w:rsidRPr="003D5C40" w:rsidRDefault="00B96FC8" w:rsidP="003D5C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133"/>
    <w:rsid w:val="00003C52"/>
    <w:rsid w:val="000112D1"/>
    <w:rsid w:val="000117E3"/>
    <w:rsid w:val="000166D0"/>
    <w:rsid w:val="00017116"/>
    <w:rsid w:val="00022D6B"/>
    <w:rsid w:val="00032B55"/>
    <w:rsid w:val="00034E98"/>
    <w:rsid w:val="00035A68"/>
    <w:rsid w:val="0003626B"/>
    <w:rsid w:val="00040B5C"/>
    <w:rsid w:val="00052BA8"/>
    <w:rsid w:val="0005542E"/>
    <w:rsid w:val="00057A21"/>
    <w:rsid w:val="00061C10"/>
    <w:rsid w:val="00065A03"/>
    <w:rsid w:val="00065BDC"/>
    <w:rsid w:val="00067A13"/>
    <w:rsid w:val="0007082B"/>
    <w:rsid w:val="00075600"/>
    <w:rsid w:val="00087364"/>
    <w:rsid w:val="000935DA"/>
    <w:rsid w:val="00096FA0"/>
    <w:rsid w:val="000A2804"/>
    <w:rsid w:val="000A6F56"/>
    <w:rsid w:val="000B5847"/>
    <w:rsid w:val="000B7117"/>
    <w:rsid w:val="000C08EA"/>
    <w:rsid w:val="000C376C"/>
    <w:rsid w:val="000C5980"/>
    <w:rsid w:val="000C67DD"/>
    <w:rsid w:val="000D05DE"/>
    <w:rsid w:val="000D597A"/>
    <w:rsid w:val="000D648D"/>
    <w:rsid w:val="000D6566"/>
    <w:rsid w:val="000D77F1"/>
    <w:rsid w:val="000E0321"/>
    <w:rsid w:val="000E2A55"/>
    <w:rsid w:val="000E5C62"/>
    <w:rsid w:val="000F4EEC"/>
    <w:rsid w:val="000F5059"/>
    <w:rsid w:val="000F5E55"/>
    <w:rsid w:val="00101796"/>
    <w:rsid w:val="00107A5A"/>
    <w:rsid w:val="00110CF2"/>
    <w:rsid w:val="00112913"/>
    <w:rsid w:val="001142B2"/>
    <w:rsid w:val="00115B74"/>
    <w:rsid w:val="001166BF"/>
    <w:rsid w:val="00122022"/>
    <w:rsid w:val="0012491D"/>
    <w:rsid w:val="00124F6B"/>
    <w:rsid w:val="001343CE"/>
    <w:rsid w:val="00141CE1"/>
    <w:rsid w:val="0014443F"/>
    <w:rsid w:val="00153BA8"/>
    <w:rsid w:val="00155146"/>
    <w:rsid w:val="001652D5"/>
    <w:rsid w:val="00166A36"/>
    <w:rsid w:val="00167DEA"/>
    <w:rsid w:val="0017486E"/>
    <w:rsid w:val="00186693"/>
    <w:rsid w:val="00194CD8"/>
    <w:rsid w:val="001A2370"/>
    <w:rsid w:val="001A2C24"/>
    <w:rsid w:val="001A5941"/>
    <w:rsid w:val="001A719D"/>
    <w:rsid w:val="001B4273"/>
    <w:rsid w:val="001B6C63"/>
    <w:rsid w:val="001C52C8"/>
    <w:rsid w:val="001D0A6C"/>
    <w:rsid w:val="001D4D47"/>
    <w:rsid w:val="001E1053"/>
    <w:rsid w:val="001E174F"/>
    <w:rsid w:val="001E2DE2"/>
    <w:rsid w:val="001E4D23"/>
    <w:rsid w:val="001F224A"/>
    <w:rsid w:val="001F2A9C"/>
    <w:rsid w:val="00236E1E"/>
    <w:rsid w:val="00241FBF"/>
    <w:rsid w:val="00243A9A"/>
    <w:rsid w:val="0024462F"/>
    <w:rsid w:val="00244E8B"/>
    <w:rsid w:val="0025076D"/>
    <w:rsid w:val="00251CBD"/>
    <w:rsid w:val="00253635"/>
    <w:rsid w:val="00255DB1"/>
    <w:rsid w:val="00257BE7"/>
    <w:rsid w:val="00264923"/>
    <w:rsid w:val="00266154"/>
    <w:rsid w:val="0026651E"/>
    <w:rsid w:val="002701E7"/>
    <w:rsid w:val="002755E0"/>
    <w:rsid w:val="00277D45"/>
    <w:rsid w:val="00284980"/>
    <w:rsid w:val="002A01A0"/>
    <w:rsid w:val="002A0C04"/>
    <w:rsid w:val="002B101E"/>
    <w:rsid w:val="002B297D"/>
    <w:rsid w:val="002B5B4D"/>
    <w:rsid w:val="002B7796"/>
    <w:rsid w:val="002B7E39"/>
    <w:rsid w:val="002E1C53"/>
    <w:rsid w:val="002E1DD5"/>
    <w:rsid w:val="002E2B50"/>
    <w:rsid w:val="002E38E9"/>
    <w:rsid w:val="002E54AC"/>
    <w:rsid w:val="002E5793"/>
    <w:rsid w:val="002F205B"/>
    <w:rsid w:val="002F4A0D"/>
    <w:rsid w:val="00303685"/>
    <w:rsid w:val="00305DDC"/>
    <w:rsid w:val="00306BC2"/>
    <w:rsid w:val="00311F91"/>
    <w:rsid w:val="003121FA"/>
    <w:rsid w:val="00313A9A"/>
    <w:rsid w:val="00315D59"/>
    <w:rsid w:val="00327D83"/>
    <w:rsid w:val="00330620"/>
    <w:rsid w:val="00330A2A"/>
    <w:rsid w:val="003449BD"/>
    <w:rsid w:val="0034690F"/>
    <w:rsid w:val="0035672B"/>
    <w:rsid w:val="0037359F"/>
    <w:rsid w:val="0037381F"/>
    <w:rsid w:val="003801E2"/>
    <w:rsid w:val="00383D74"/>
    <w:rsid w:val="003857A2"/>
    <w:rsid w:val="003912B1"/>
    <w:rsid w:val="003934E9"/>
    <w:rsid w:val="00396846"/>
    <w:rsid w:val="003A02E5"/>
    <w:rsid w:val="003A3EA8"/>
    <w:rsid w:val="003A4AF1"/>
    <w:rsid w:val="003A7413"/>
    <w:rsid w:val="003B1443"/>
    <w:rsid w:val="003B2561"/>
    <w:rsid w:val="003B2CD6"/>
    <w:rsid w:val="003B6FEE"/>
    <w:rsid w:val="003B711B"/>
    <w:rsid w:val="003C219F"/>
    <w:rsid w:val="003C21A0"/>
    <w:rsid w:val="003C3DAB"/>
    <w:rsid w:val="003D5C40"/>
    <w:rsid w:val="003E799F"/>
    <w:rsid w:val="003F098C"/>
    <w:rsid w:val="003F150D"/>
    <w:rsid w:val="003F2EB6"/>
    <w:rsid w:val="003F5109"/>
    <w:rsid w:val="00405590"/>
    <w:rsid w:val="00406B97"/>
    <w:rsid w:val="00416650"/>
    <w:rsid w:val="00423ED5"/>
    <w:rsid w:val="0042424E"/>
    <w:rsid w:val="004255EF"/>
    <w:rsid w:val="00427484"/>
    <w:rsid w:val="00430969"/>
    <w:rsid w:val="00433C6A"/>
    <w:rsid w:val="004362BF"/>
    <w:rsid w:val="0044641D"/>
    <w:rsid w:val="00450D70"/>
    <w:rsid w:val="00455CAC"/>
    <w:rsid w:val="0045680F"/>
    <w:rsid w:val="00457191"/>
    <w:rsid w:val="00461078"/>
    <w:rsid w:val="00462CD3"/>
    <w:rsid w:val="0046597C"/>
    <w:rsid w:val="00472736"/>
    <w:rsid w:val="00474BD6"/>
    <w:rsid w:val="0048070A"/>
    <w:rsid w:val="004828E0"/>
    <w:rsid w:val="0048462C"/>
    <w:rsid w:val="00486A6C"/>
    <w:rsid w:val="0048768F"/>
    <w:rsid w:val="004950BA"/>
    <w:rsid w:val="004A25F2"/>
    <w:rsid w:val="004A2DF8"/>
    <w:rsid w:val="004B3F5A"/>
    <w:rsid w:val="004C07BF"/>
    <w:rsid w:val="004C146D"/>
    <w:rsid w:val="004C6005"/>
    <w:rsid w:val="004D2E59"/>
    <w:rsid w:val="004D4538"/>
    <w:rsid w:val="004D52FF"/>
    <w:rsid w:val="004D5849"/>
    <w:rsid w:val="004E2697"/>
    <w:rsid w:val="004E668B"/>
    <w:rsid w:val="004F2C49"/>
    <w:rsid w:val="004F2F74"/>
    <w:rsid w:val="00501511"/>
    <w:rsid w:val="0050371D"/>
    <w:rsid w:val="00512F74"/>
    <w:rsid w:val="0051676A"/>
    <w:rsid w:val="00516BD6"/>
    <w:rsid w:val="00524D35"/>
    <w:rsid w:val="00525A69"/>
    <w:rsid w:val="005269F2"/>
    <w:rsid w:val="00527296"/>
    <w:rsid w:val="00535B7F"/>
    <w:rsid w:val="005366A5"/>
    <w:rsid w:val="00536DC2"/>
    <w:rsid w:val="00540688"/>
    <w:rsid w:val="00541249"/>
    <w:rsid w:val="005418DA"/>
    <w:rsid w:val="00541D74"/>
    <w:rsid w:val="005459DB"/>
    <w:rsid w:val="0055134D"/>
    <w:rsid w:val="0055143F"/>
    <w:rsid w:val="00551CAA"/>
    <w:rsid w:val="00561B4C"/>
    <w:rsid w:val="00563985"/>
    <w:rsid w:val="00563DCF"/>
    <w:rsid w:val="00571677"/>
    <w:rsid w:val="00573133"/>
    <w:rsid w:val="00591476"/>
    <w:rsid w:val="005917C9"/>
    <w:rsid w:val="00592F24"/>
    <w:rsid w:val="00595E8F"/>
    <w:rsid w:val="005A7D48"/>
    <w:rsid w:val="005B0DD2"/>
    <w:rsid w:val="005B3ECC"/>
    <w:rsid w:val="005B61E0"/>
    <w:rsid w:val="005B7173"/>
    <w:rsid w:val="005C1654"/>
    <w:rsid w:val="005C2870"/>
    <w:rsid w:val="005C6E89"/>
    <w:rsid w:val="005E7B0B"/>
    <w:rsid w:val="005F09BB"/>
    <w:rsid w:val="005F3AF3"/>
    <w:rsid w:val="00600890"/>
    <w:rsid w:val="00600927"/>
    <w:rsid w:val="0060276E"/>
    <w:rsid w:val="00604048"/>
    <w:rsid w:val="006105D0"/>
    <w:rsid w:val="0061220A"/>
    <w:rsid w:val="00613472"/>
    <w:rsid w:val="00613BFD"/>
    <w:rsid w:val="00614AC8"/>
    <w:rsid w:val="00614C12"/>
    <w:rsid w:val="00643E37"/>
    <w:rsid w:val="0065058B"/>
    <w:rsid w:val="006625F0"/>
    <w:rsid w:val="00662E21"/>
    <w:rsid w:val="00663393"/>
    <w:rsid w:val="00663B49"/>
    <w:rsid w:val="006739DF"/>
    <w:rsid w:val="0067432D"/>
    <w:rsid w:val="0067480D"/>
    <w:rsid w:val="00676DD3"/>
    <w:rsid w:val="00685691"/>
    <w:rsid w:val="006945F8"/>
    <w:rsid w:val="006B06A0"/>
    <w:rsid w:val="006C3AAC"/>
    <w:rsid w:val="006D1225"/>
    <w:rsid w:val="006D3C2E"/>
    <w:rsid w:val="006D42DC"/>
    <w:rsid w:val="006E2257"/>
    <w:rsid w:val="006E26D5"/>
    <w:rsid w:val="006E4E4C"/>
    <w:rsid w:val="006E7323"/>
    <w:rsid w:val="006E769E"/>
    <w:rsid w:val="006F2593"/>
    <w:rsid w:val="006F3489"/>
    <w:rsid w:val="006F7D86"/>
    <w:rsid w:val="0071024E"/>
    <w:rsid w:val="00711A89"/>
    <w:rsid w:val="00711D45"/>
    <w:rsid w:val="00712106"/>
    <w:rsid w:val="00712E46"/>
    <w:rsid w:val="00713C7D"/>
    <w:rsid w:val="0071412E"/>
    <w:rsid w:val="00714C1C"/>
    <w:rsid w:val="00717406"/>
    <w:rsid w:val="00717525"/>
    <w:rsid w:val="0073189F"/>
    <w:rsid w:val="00732DF9"/>
    <w:rsid w:val="007404A5"/>
    <w:rsid w:val="0074428F"/>
    <w:rsid w:val="00745554"/>
    <w:rsid w:val="00752A37"/>
    <w:rsid w:val="00757943"/>
    <w:rsid w:val="00777246"/>
    <w:rsid w:val="0077776D"/>
    <w:rsid w:val="0078019A"/>
    <w:rsid w:val="00790AAD"/>
    <w:rsid w:val="0079750D"/>
    <w:rsid w:val="007976E2"/>
    <w:rsid w:val="007A4256"/>
    <w:rsid w:val="007B3B38"/>
    <w:rsid w:val="007C1539"/>
    <w:rsid w:val="007C363A"/>
    <w:rsid w:val="007D034E"/>
    <w:rsid w:val="007D0408"/>
    <w:rsid w:val="007D568B"/>
    <w:rsid w:val="007E3154"/>
    <w:rsid w:val="007F1B56"/>
    <w:rsid w:val="007F6E4E"/>
    <w:rsid w:val="008071FF"/>
    <w:rsid w:val="00812270"/>
    <w:rsid w:val="00821341"/>
    <w:rsid w:val="00826FDB"/>
    <w:rsid w:val="00827F5F"/>
    <w:rsid w:val="00833243"/>
    <w:rsid w:val="00840F08"/>
    <w:rsid w:val="00854A9E"/>
    <w:rsid w:val="00855F58"/>
    <w:rsid w:val="008607E4"/>
    <w:rsid w:val="00864685"/>
    <w:rsid w:val="008704FA"/>
    <w:rsid w:val="008716EB"/>
    <w:rsid w:val="00871D6A"/>
    <w:rsid w:val="00875B1B"/>
    <w:rsid w:val="00876D78"/>
    <w:rsid w:val="00877A3D"/>
    <w:rsid w:val="0088478E"/>
    <w:rsid w:val="00887F5D"/>
    <w:rsid w:val="00892A9A"/>
    <w:rsid w:val="00896105"/>
    <w:rsid w:val="00897744"/>
    <w:rsid w:val="008A45DD"/>
    <w:rsid w:val="008A5777"/>
    <w:rsid w:val="008A5D62"/>
    <w:rsid w:val="008B07B1"/>
    <w:rsid w:val="008B3501"/>
    <w:rsid w:val="008B6424"/>
    <w:rsid w:val="008B735C"/>
    <w:rsid w:val="008C293F"/>
    <w:rsid w:val="008C2E76"/>
    <w:rsid w:val="008C49FA"/>
    <w:rsid w:val="008D18E0"/>
    <w:rsid w:val="008D273B"/>
    <w:rsid w:val="008D5B7F"/>
    <w:rsid w:val="008E051F"/>
    <w:rsid w:val="008E49E4"/>
    <w:rsid w:val="008E60E0"/>
    <w:rsid w:val="008F12B0"/>
    <w:rsid w:val="008F4681"/>
    <w:rsid w:val="008F50DF"/>
    <w:rsid w:val="008F5FC5"/>
    <w:rsid w:val="008F639F"/>
    <w:rsid w:val="008F7071"/>
    <w:rsid w:val="00903ABA"/>
    <w:rsid w:val="00904BF1"/>
    <w:rsid w:val="00907C95"/>
    <w:rsid w:val="009171BD"/>
    <w:rsid w:val="009171F7"/>
    <w:rsid w:val="0091728C"/>
    <w:rsid w:val="00917F44"/>
    <w:rsid w:val="00924B57"/>
    <w:rsid w:val="00924E4C"/>
    <w:rsid w:val="00934045"/>
    <w:rsid w:val="0093440E"/>
    <w:rsid w:val="00947BB6"/>
    <w:rsid w:val="00957ED8"/>
    <w:rsid w:val="0097388F"/>
    <w:rsid w:val="00974D6D"/>
    <w:rsid w:val="00975418"/>
    <w:rsid w:val="00980E24"/>
    <w:rsid w:val="009863FC"/>
    <w:rsid w:val="009A1A66"/>
    <w:rsid w:val="009A333E"/>
    <w:rsid w:val="009E58E3"/>
    <w:rsid w:val="009E5D26"/>
    <w:rsid w:val="009E5ECC"/>
    <w:rsid w:val="009F1AE9"/>
    <w:rsid w:val="009F2C9D"/>
    <w:rsid w:val="009F58C5"/>
    <w:rsid w:val="00A07DC4"/>
    <w:rsid w:val="00A10FD7"/>
    <w:rsid w:val="00A1415A"/>
    <w:rsid w:val="00A16437"/>
    <w:rsid w:val="00A16A5C"/>
    <w:rsid w:val="00A30760"/>
    <w:rsid w:val="00A3305C"/>
    <w:rsid w:val="00A41707"/>
    <w:rsid w:val="00A41DD8"/>
    <w:rsid w:val="00A5410B"/>
    <w:rsid w:val="00A56AC7"/>
    <w:rsid w:val="00A64ADA"/>
    <w:rsid w:val="00A73F82"/>
    <w:rsid w:val="00A76B4A"/>
    <w:rsid w:val="00A77B07"/>
    <w:rsid w:val="00A80463"/>
    <w:rsid w:val="00A815DD"/>
    <w:rsid w:val="00A821F4"/>
    <w:rsid w:val="00A91039"/>
    <w:rsid w:val="00A92747"/>
    <w:rsid w:val="00A92A20"/>
    <w:rsid w:val="00A9335F"/>
    <w:rsid w:val="00A9360A"/>
    <w:rsid w:val="00A956B7"/>
    <w:rsid w:val="00AA0368"/>
    <w:rsid w:val="00AA60B8"/>
    <w:rsid w:val="00AC1DE2"/>
    <w:rsid w:val="00AC786F"/>
    <w:rsid w:val="00AD5466"/>
    <w:rsid w:val="00B03011"/>
    <w:rsid w:val="00B05248"/>
    <w:rsid w:val="00B10243"/>
    <w:rsid w:val="00B243E1"/>
    <w:rsid w:val="00B318CD"/>
    <w:rsid w:val="00B31D45"/>
    <w:rsid w:val="00B36572"/>
    <w:rsid w:val="00B42B02"/>
    <w:rsid w:val="00B44FBD"/>
    <w:rsid w:val="00B522B6"/>
    <w:rsid w:val="00B55790"/>
    <w:rsid w:val="00B61801"/>
    <w:rsid w:val="00B6185C"/>
    <w:rsid w:val="00B673C1"/>
    <w:rsid w:val="00B70AD7"/>
    <w:rsid w:val="00B70CD6"/>
    <w:rsid w:val="00B71A99"/>
    <w:rsid w:val="00B71E83"/>
    <w:rsid w:val="00B720C4"/>
    <w:rsid w:val="00B73E5E"/>
    <w:rsid w:val="00B74E7C"/>
    <w:rsid w:val="00B93286"/>
    <w:rsid w:val="00B96FC8"/>
    <w:rsid w:val="00BA250C"/>
    <w:rsid w:val="00BA32C1"/>
    <w:rsid w:val="00BA50A9"/>
    <w:rsid w:val="00BA536D"/>
    <w:rsid w:val="00BB5B14"/>
    <w:rsid w:val="00BC011C"/>
    <w:rsid w:val="00BC64CF"/>
    <w:rsid w:val="00BC6E42"/>
    <w:rsid w:val="00BD5210"/>
    <w:rsid w:val="00BD77BE"/>
    <w:rsid w:val="00BE6384"/>
    <w:rsid w:val="00BE7758"/>
    <w:rsid w:val="00BF2C30"/>
    <w:rsid w:val="00BF4257"/>
    <w:rsid w:val="00BF4ADF"/>
    <w:rsid w:val="00BF6997"/>
    <w:rsid w:val="00C043A8"/>
    <w:rsid w:val="00C04854"/>
    <w:rsid w:val="00C04D6B"/>
    <w:rsid w:val="00C0622B"/>
    <w:rsid w:val="00C06B69"/>
    <w:rsid w:val="00C1047B"/>
    <w:rsid w:val="00C106CA"/>
    <w:rsid w:val="00C234CB"/>
    <w:rsid w:val="00C336B7"/>
    <w:rsid w:val="00C345E6"/>
    <w:rsid w:val="00C46FAA"/>
    <w:rsid w:val="00C5482F"/>
    <w:rsid w:val="00C54E98"/>
    <w:rsid w:val="00C5658E"/>
    <w:rsid w:val="00C67A0B"/>
    <w:rsid w:val="00C70CE1"/>
    <w:rsid w:val="00C721E1"/>
    <w:rsid w:val="00C73D7F"/>
    <w:rsid w:val="00C8195A"/>
    <w:rsid w:val="00C81B27"/>
    <w:rsid w:val="00C8304F"/>
    <w:rsid w:val="00C84D28"/>
    <w:rsid w:val="00C84E45"/>
    <w:rsid w:val="00C867AB"/>
    <w:rsid w:val="00C872F8"/>
    <w:rsid w:val="00C87885"/>
    <w:rsid w:val="00C90C9E"/>
    <w:rsid w:val="00C96627"/>
    <w:rsid w:val="00C9676B"/>
    <w:rsid w:val="00CB1D83"/>
    <w:rsid w:val="00CB1F6F"/>
    <w:rsid w:val="00CC1020"/>
    <w:rsid w:val="00CC1101"/>
    <w:rsid w:val="00CC3366"/>
    <w:rsid w:val="00CC4D6C"/>
    <w:rsid w:val="00CC76CA"/>
    <w:rsid w:val="00CD36BD"/>
    <w:rsid w:val="00CE3ED1"/>
    <w:rsid w:val="00CF279A"/>
    <w:rsid w:val="00D01BF0"/>
    <w:rsid w:val="00D0551B"/>
    <w:rsid w:val="00D06AD5"/>
    <w:rsid w:val="00D129D5"/>
    <w:rsid w:val="00D13282"/>
    <w:rsid w:val="00D13585"/>
    <w:rsid w:val="00D166F2"/>
    <w:rsid w:val="00D17401"/>
    <w:rsid w:val="00D2112A"/>
    <w:rsid w:val="00D21FFD"/>
    <w:rsid w:val="00D256A9"/>
    <w:rsid w:val="00D30059"/>
    <w:rsid w:val="00D30361"/>
    <w:rsid w:val="00D33C73"/>
    <w:rsid w:val="00D36240"/>
    <w:rsid w:val="00D4077D"/>
    <w:rsid w:val="00D40EE0"/>
    <w:rsid w:val="00D415A0"/>
    <w:rsid w:val="00D41847"/>
    <w:rsid w:val="00D5204F"/>
    <w:rsid w:val="00D55831"/>
    <w:rsid w:val="00D56FF8"/>
    <w:rsid w:val="00D57874"/>
    <w:rsid w:val="00D6198F"/>
    <w:rsid w:val="00D61DAA"/>
    <w:rsid w:val="00D668B0"/>
    <w:rsid w:val="00D702D2"/>
    <w:rsid w:val="00D74994"/>
    <w:rsid w:val="00D75C66"/>
    <w:rsid w:val="00D83A3F"/>
    <w:rsid w:val="00D83C86"/>
    <w:rsid w:val="00D84A26"/>
    <w:rsid w:val="00D902E2"/>
    <w:rsid w:val="00D93B37"/>
    <w:rsid w:val="00D966E5"/>
    <w:rsid w:val="00DA011F"/>
    <w:rsid w:val="00DB3160"/>
    <w:rsid w:val="00DC5F94"/>
    <w:rsid w:val="00DD4AEC"/>
    <w:rsid w:val="00DE52F7"/>
    <w:rsid w:val="00DE5554"/>
    <w:rsid w:val="00DE644A"/>
    <w:rsid w:val="00E02544"/>
    <w:rsid w:val="00E06544"/>
    <w:rsid w:val="00E12F0B"/>
    <w:rsid w:val="00E137B5"/>
    <w:rsid w:val="00E1389C"/>
    <w:rsid w:val="00E2400A"/>
    <w:rsid w:val="00E25303"/>
    <w:rsid w:val="00E277B7"/>
    <w:rsid w:val="00E412EF"/>
    <w:rsid w:val="00E42673"/>
    <w:rsid w:val="00E43813"/>
    <w:rsid w:val="00E56AF4"/>
    <w:rsid w:val="00E574E2"/>
    <w:rsid w:val="00E60F8B"/>
    <w:rsid w:val="00E61895"/>
    <w:rsid w:val="00E6353A"/>
    <w:rsid w:val="00E67E53"/>
    <w:rsid w:val="00E74FA7"/>
    <w:rsid w:val="00E77265"/>
    <w:rsid w:val="00E80D14"/>
    <w:rsid w:val="00E837C2"/>
    <w:rsid w:val="00E92D21"/>
    <w:rsid w:val="00E970D3"/>
    <w:rsid w:val="00EA13A2"/>
    <w:rsid w:val="00EA3065"/>
    <w:rsid w:val="00EB048F"/>
    <w:rsid w:val="00EB371C"/>
    <w:rsid w:val="00ED2524"/>
    <w:rsid w:val="00ED7E6C"/>
    <w:rsid w:val="00EE7713"/>
    <w:rsid w:val="00EF0DE6"/>
    <w:rsid w:val="00EF2BC3"/>
    <w:rsid w:val="00EF45D1"/>
    <w:rsid w:val="00F03E4D"/>
    <w:rsid w:val="00F04F9C"/>
    <w:rsid w:val="00F1739C"/>
    <w:rsid w:val="00F17713"/>
    <w:rsid w:val="00F352E1"/>
    <w:rsid w:val="00F40033"/>
    <w:rsid w:val="00F5352E"/>
    <w:rsid w:val="00F5579E"/>
    <w:rsid w:val="00F65FAA"/>
    <w:rsid w:val="00F66425"/>
    <w:rsid w:val="00F72534"/>
    <w:rsid w:val="00F77050"/>
    <w:rsid w:val="00F77A32"/>
    <w:rsid w:val="00F81A58"/>
    <w:rsid w:val="00F94A9E"/>
    <w:rsid w:val="00FA4373"/>
    <w:rsid w:val="00FB162E"/>
    <w:rsid w:val="00FB68A9"/>
    <w:rsid w:val="00FC7F6D"/>
    <w:rsid w:val="00FD3CDD"/>
    <w:rsid w:val="00FD5991"/>
    <w:rsid w:val="00FD7C52"/>
    <w:rsid w:val="00FE320E"/>
    <w:rsid w:val="00FE504F"/>
    <w:rsid w:val="00FF0D1D"/>
    <w:rsid w:val="00FF35B6"/>
    <w:rsid w:val="00FF4813"/>
    <w:rsid w:val="00FF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97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7B0B"/>
    <w:pPr>
      <w:keepNext/>
      <w:ind w:left="113" w:right="113"/>
      <w:jc w:val="center"/>
      <w:outlineLvl w:val="0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7B0B"/>
    <w:rPr>
      <w:b/>
      <w:bCs/>
      <w:sz w:val="16"/>
      <w:szCs w:val="16"/>
    </w:rPr>
  </w:style>
  <w:style w:type="table" w:styleId="TableGrid">
    <w:name w:val="Table Grid"/>
    <w:basedOn w:val="TableNormal"/>
    <w:uiPriority w:val="99"/>
    <w:rsid w:val="00BE775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D5C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D5C40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0935DA"/>
  </w:style>
  <w:style w:type="paragraph" w:styleId="Header">
    <w:name w:val="header"/>
    <w:basedOn w:val="Normal"/>
    <w:link w:val="HeaderChar"/>
    <w:uiPriority w:val="99"/>
    <w:rsid w:val="003D5C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D5C40"/>
    <w:rPr>
      <w:sz w:val="24"/>
      <w:szCs w:val="24"/>
    </w:rPr>
  </w:style>
  <w:style w:type="character" w:styleId="Hyperlink">
    <w:name w:val="Hyperlink"/>
    <w:basedOn w:val="DefaultParagraphFont"/>
    <w:uiPriority w:val="99"/>
    <w:rsid w:val="00035A68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3D5C40"/>
    <w:rPr>
      <w:sz w:val="22"/>
      <w:szCs w:val="22"/>
    </w:rPr>
  </w:style>
  <w:style w:type="paragraph" w:styleId="NoSpacing">
    <w:name w:val="No Spacing"/>
    <w:basedOn w:val="Normal"/>
    <w:link w:val="NoSpacingChar"/>
    <w:uiPriority w:val="99"/>
    <w:qFormat/>
    <w:rsid w:val="003D5C40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18</Pages>
  <Words>5919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cp:lastPrinted>2005-09-03T13:07:00Z</cp:lastPrinted>
  <dcterms:created xsi:type="dcterms:W3CDTF">2017-09-08T18:18:00Z</dcterms:created>
  <dcterms:modified xsi:type="dcterms:W3CDTF">2017-09-11T16:35:00Z</dcterms:modified>
</cp:coreProperties>
</file>